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FFF9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COBYNDON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403EB492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40A218F6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A459A1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F3B2C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30s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DDDFA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7819953C" w14:textId="77777777" w:rsidR="006127A3" w:rsidRDefault="006127A3" w:rsidP="006127A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087F21B3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3C9018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70A7CE" w14:textId="77777777" w:rsidR="006127A3" w:rsidRDefault="006127A3" w:rsidP="006127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70669A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69CC" w14:textId="77777777" w:rsidR="006127A3" w:rsidRDefault="006127A3" w:rsidP="009139A6">
      <w:r>
        <w:separator/>
      </w:r>
    </w:p>
  </w:endnote>
  <w:endnote w:type="continuationSeparator" w:id="0">
    <w:p w14:paraId="12110220" w14:textId="77777777" w:rsidR="006127A3" w:rsidRDefault="006127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764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17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802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49AD" w14:textId="77777777" w:rsidR="006127A3" w:rsidRDefault="006127A3" w:rsidP="009139A6">
      <w:r>
        <w:separator/>
      </w:r>
    </w:p>
  </w:footnote>
  <w:footnote w:type="continuationSeparator" w:id="0">
    <w:p w14:paraId="43D7A13C" w14:textId="77777777" w:rsidR="006127A3" w:rsidRDefault="006127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B7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B76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2D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7A3"/>
    <w:rsid w:val="000666E0"/>
    <w:rsid w:val="002510B7"/>
    <w:rsid w:val="005C130B"/>
    <w:rsid w:val="006127A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7DC9F"/>
  <w15:chartTrackingRefBased/>
  <w15:docId w15:val="{80841502-124F-458F-B6C2-A81CD424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2021-05-11T18:27:00Z</dcterms:created>
  <dcterms:modified xsi:type="dcterms:W3CDTF">2021-05-11T18:27:00Z</dcterms:modified>
</cp:coreProperties>
</file>